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CFA16" w14:textId="3C5EFD29" w:rsidR="00BC1DCD" w:rsidRDefault="00BC1D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PACOK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fl.1483-5)</w:t>
      </w:r>
    </w:p>
    <w:p w14:paraId="0D43676C" w14:textId="39F404CF" w:rsidR="00BC1DCD" w:rsidRDefault="00BC1D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Spurrier.</w:t>
      </w:r>
    </w:p>
    <w:p w14:paraId="1D6A7D6C" w14:textId="77777777" w:rsidR="00BC1DCD" w:rsidRDefault="00BC1DCD" w:rsidP="009139A6">
      <w:pPr>
        <w:pStyle w:val="NoSpacing"/>
        <w:rPr>
          <w:rFonts w:cs="Times New Roman"/>
          <w:szCs w:val="24"/>
        </w:rPr>
      </w:pPr>
    </w:p>
    <w:p w14:paraId="3CCBC09A" w14:textId="77777777" w:rsidR="00BC1DCD" w:rsidRDefault="00BC1DCD" w:rsidP="009139A6">
      <w:pPr>
        <w:pStyle w:val="NoSpacing"/>
        <w:rPr>
          <w:rFonts w:cs="Times New Roman"/>
          <w:szCs w:val="24"/>
        </w:rPr>
      </w:pPr>
    </w:p>
    <w:p w14:paraId="35002B1D" w14:textId="14B53F1A" w:rsidR="00BC1DCD" w:rsidRDefault="00BC1D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1483-5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Hurlbald</w:t>
      </w:r>
      <w:proofErr w:type="spellEnd"/>
      <w:r>
        <w:rPr>
          <w:rFonts w:cs="Times New Roman"/>
          <w:szCs w:val="24"/>
        </w:rPr>
        <w:t>, the younger(q.v.), brought a plaint of the detention of deeds</w:t>
      </w:r>
    </w:p>
    <w:p w14:paraId="7828EEF5" w14:textId="585375F2" w:rsidR="00BC1DCD" w:rsidRDefault="00BC1D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relating to a tenement in Newcastle upon Tyne against him.</w:t>
      </w:r>
    </w:p>
    <w:p w14:paraId="69C63B2A" w14:textId="77777777" w:rsidR="00BC1DCD" w:rsidRDefault="00BC1DCD" w:rsidP="00BC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(T.N.A. ref. C 1/65/185)</w:t>
      </w:r>
    </w:p>
    <w:p w14:paraId="74D8BCC8" w14:textId="77777777" w:rsidR="00BC1DCD" w:rsidRDefault="00BC1DCD" w:rsidP="00BC1DCD">
      <w:pPr>
        <w:pStyle w:val="NoSpacing"/>
        <w:rPr>
          <w:rFonts w:cs="Times New Roman"/>
          <w:szCs w:val="24"/>
        </w:rPr>
      </w:pPr>
    </w:p>
    <w:p w14:paraId="39CF2E88" w14:textId="77777777" w:rsidR="00BC1DCD" w:rsidRDefault="00BC1DCD" w:rsidP="00BC1DCD">
      <w:pPr>
        <w:pStyle w:val="NoSpacing"/>
        <w:rPr>
          <w:rFonts w:cs="Times New Roman"/>
          <w:szCs w:val="24"/>
        </w:rPr>
      </w:pPr>
    </w:p>
    <w:p w14:paraId="075CAD9E" w14:textId="5C38E435" w:rsidR="00BC1DCD" w:rsidRDefault="00BC1DCD" w:rsidP="00BC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01EF39EE" w14:textId="77777777" w:rsidR="00BC1DCD" w:rsidRPr="00BC1DCD" w:rsidRDefault="00BC1DCD" w:rsidP="00BC1DCD">
      <w:pPr>
        <w:pStyle w:val="NoSpacing"/>
        <w:rPr>
          <w:rFonts w:cs="Times New Roman"/>
          <w:szCs w:val="24"/>
        </w:rPr>
      </w:pPr>
    </w:p>
    <w:sectPr w:rsidR="00BC1DCD" w:rsidRPr="00BC1D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8F6E8" w14:textId="77777777" w:rsidR="002A35A6" w:rsidRDefault="002A35A6" w:rsidP="009139A6">
      <w:r>
        <w:separator/>
      </w:r>
    </w:p>
  </w:endnote>
  <w:endnote w:type="continuationSeparator" w:id="0">
    <w:p w14:paraId="03FB9644" w14:textId="77777777" w:rsidR="002A35A6" w:rsidRDefault="002A35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AE4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41A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91F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8E7D9" w14:textId="77777777" w:rsidR="002A35A6" w:rsidRDefault="002A35A6" w:rsidP="009139A6">
      <w:r>
        <w:separator/>
      </w:r>
    </w:p>
  </w:footnote>
  <w:footnote w:type="continuationSeparator" w:id="0">
    <w:p w14:paraId="3EC9562C" w14:textId="77777777" w:rsidR="002A35A6" w:rsidRDefault="002A35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630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966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F61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5A6"/>
    <w:rsid w:val="000666E0"/>
    <w:rsid w:val="002510B7"/>
    <w:rsid w:val="00270799"/>
    <w:rsid w:val="002A35A6"/>
    <w:rsid w:val="0039151A"/>
    <w:rsid w:val="003D2D95"/>
    <w:rsid w:val="004E503D"/>
    <w:rsid w:val="005C130B"/>
    <w:rsid w:val="007322E1"/>
    <w:rsid w:val="00826F5C"/>
    <w:rsid w:val="009139A6"/>
    <w:rsid w:val="009411C2"/>
    <w:rsid w:val="009448BB"/>
    <w:rsid w:val="00947624"/>
    <w:rsid w:val="00A3176C"/>
    <w:rsid w:val="00AE65F8"/>
    <w:rsid w:val="00B16798"/>
    <w:rsid w:val="00BA00AB"/>
    <w:rsid w:val="00BC0F52"/>
    <w:rsid w:val="00BC1DCD"/>
    <w:rsid w:val="00C02786"/>
    <w:rsid w:val="00C71834"/>
    <w:rsid w:val="00CB4ED9"/>
    <w:rsid w:val="00CF2231"/>
    <w:rsid w:val="00E21090"/>
    <w:rsid w:val="00E61DA6"/>
    <w:rsid w:val="00EB3209"/>
    <w:rsid w:val="00F41096"/>
    <w:rsid w:val="00F5287F"/>
    <w:rsid w:val="00FC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9AC52"/>
  <w15:chartTrackingRefBased/>
  <w15:docId w15:val="{E0E6C041-0AFF-4853-B315-72ED66AE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2024-05-30T08:26:00Z</dcterms:created>
  <dcterms:modified xsi:type="dcterms:W3CDTF">2024-05-30T10:48:00Z</dcterms:modified>
</cp:coreProperties>
</file>